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4EF54" w14:textId="77777777" w:rsidR="00830460" w:rsidRDefault="00830460" w:rsidP="008304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CLERKE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113E430F" w14:textId="77777777" w:rsidR="00830460" w:rsidRDefault="00830460" w:rsidP="008304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C9F4C40" w14:textId="77777777" w:rsidR="00830460" w:rsidRDefault="00830460" w:rsidP="00830460">
      <w:pPr>
        <w:pStyle w:val="NoSpacing"/>
        <w:rPr>
          <w:rFonts w:cs="Times New Roman"/>
          <w:szCs w:val="24"/>
        </w:rPr>
      </w:pPr>
    </w:p>
    <w:p w14:paraId="263CF6C3" w14:textId="77777777" w:rsidR="00830460" w:rsidRDefault="00830460" w:rsidP="00830460">
      <w:pPr>
        <w:pStyle w:val="NoSpacing"/>
        <w:rPr>
          <w:rFonts w:cs="Times New Roman"/>
          <w:szCs w:val="24"/>
        </w:rPr>
      </w:pPr>
    </w:p>
    <w:p w14:paraId="0BD36392" w14:textId="77777777" w:rsidR="00830460" w:rsidRDefault="00830460" w:rsidP="008304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479F8B84" w14:textId="77777777" w:rsidR="00830460" w:rsidRDefault="00830460" w:rsidP="008304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EB818A0" w14:textId="77777777" w:rsidR="00830460" w:rsidRDefault="00830460" w:rsidP="0083046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07958B85" w14:textId="77777777" w:rsidR="00830460" w:rsidRDefault="00830460" w:rsidP="00830460">
      <w:pPr>
        <w:pStyle w:val="NoSpacing"/>
        <w:rPr>
          <w:rFonts w:cs="Times New Roman"/>
          <w:szCs w:val="24"/>
        </w:rPr>
      </w:pPr>
    </w:p>
    <w:p w14:paraId="0F16152E" w14:textId="77777777" w:rsidR="00830460" w:rsidRDefault="00830460" w:rsidP="00830460">
      <w:pPr>
        <w:pStyle w:val="NoSpacing"/>
        <w:rPr>
          <w:rFonts w:cs="Times New Roman"/>
          <w:szCs w:val="24"/>
        </w:rPr>
      </w:pPr>
    </w:p>
    <w:p w14:paraId="5D375176" w14:textId="77777777" w:rsidR="00830460" w:rsidRPr="004E00CA" w:rsidRDefault="00830460" w:rsidP="008304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p w14:paraId="62A4EC56" w14:textId="2E3D0E36" w:rsidR="00BA00AB" w:rsidRPr="0083046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304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EA178" w14:textId="77777777" w:rsidR="00830460" w:rsidRDefault="00830460" w:rsidP="009139A6">
      <w:r>
        <w:separator/>
      </w:r>
    </w:p>
  </w:endnote>
  <w:endnote w:type="continuationSeparator" w:id="0">
    <w:p w14:paraId="6EDCC4A9" w14:textId="77777777" w:rsidR="00830460" w:rsidRDefault="008304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BC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D9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A1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B8DC2" w14:textId="77777777" w:rsidR="00830460" w:rsidRDefault="00830460" w:rsidP="009139A6">
      <w:r>
        <w:separator/>
      </w:r>
    </w:p>
  </w:footnote>
  <w:footnote w:type="continuationSeparator" w:id="0">
    <w:p w14:paraId="46D04956" w14:textId="77777777" w:rsidR="00830460" w:rsidRDefault="008304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E3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78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9C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460"/>
    <w:rsid w:val="000666E0"/>
    <w:rsid w:val="002510B7"/>
    <w:rsid w:val="005C130B"/>
    <w:rsid w:val="00826F5C"/>
    <w:rsid w:val="0083046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770F"/>
  <w15:chartTrackingRefBased/>
  <w15:docId w15:val="{B9CEA56E-CD4C-4458-997B-15419301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2023-10-25T14:43:00Z</dcterms:created>
  <dcterms:modified xsi:type="dcterms:W3CDTF">2023-10-25T14:44:00Z</dcterms:modified>
</cp:coreProperties>
</file>